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d912742" w14:textId="d912742">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D4D6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D4D67">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D4D6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D4D67">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3D4D6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D4D67">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D4D67">
            <w:rPr>
              <w:rStyle w:val="eSPISCCParagraphDefaultFont"/>
              <w:rFonts w:eastAsiaTheme="minorHAnsi"/>
            </w:rPr>
            <w:t>Zagreb</w:t>
          </w:r>
        </w:sdtContent>
      </w:sdt>
      <w:r w:rsidR="001349C2">
        <w:t xml:space="preserve"> </w:t>
      </w:r>
    </w:p>
    <w:p w:rsidRPr="00176071" w:rsidR="00176071" w:rsidP="00610735" w:rsidRDefault="003D4D67">
      <w:pPr>
        <w:spacing w:after="0"/>
        <w:jc w:val="right"/>
        <w:rPr>
          <w:noProof/>
          <w:shd w:val="clear" w:color="auto" w:fill="CCFFCC"/>
        </w:rPr>
      </w:pPr>
      <w:r>
        <w:rPr>
          <w:rStyle w:val="PozadinaSvijetloCrvena"/>
          <w:noProof w:val="false"/>
          <w:shd w:val="clear" w:color="auto" w:fill="auto"/>
        </w:rPr>
        <w:t>P</w:t>
      </w:r>
      <w:r w:rsidRPr="00C92375" w:rsidR="000E43A6">
        <w:rPr>
          <w:rStyle w:val="PozadinaSvijetloCrvena"/>
          <w:noProof w:val="false"/>
          <w:shd w:val="clear" w:color="auto" w:fill="auto"/>
        </w:rPr>
        <w:t>oslovni</w:t>
      </w:r>
      <w:r w:rsidRPr="001C4583" w:rsidR="000E43A6">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D4D67">
            <w:rPr>
              <w:rStyle w:val="eSPISCCParagraphDefaultFont"/>
              <w:rFonts w:eastAsiaTheme="minorHAnsi"/>
            </w:rPr>
            <w:t>Pp-795/2025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D4D67" w:rsidR="003D4D67">
            <w:rPr>
              <w:rStyle w:val="eSPISCCParagraphDefaultFont"/>
              <w:rFonts w:eastAsiaTheme="minorHAnsi"/>
            </w:rPr>
            <w:t>VILLAGE UGOSTITELJSTVO društvo s ograničenom odgovornošću za ugostiteljstvo i trgovinu i dr.</w:t>
          </w:r>
        </w:sdtContent>
      </w:sdt>
      <w:r w:rsidR="00935B82">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3D4D67" w:rsidR="003D4D67">
            <w:rPr>
              <w:rStyle w:val="eSPISCCParagraphDefaultFont"/>
              <w:rFonts w:eastAsiaTheme="minorHAnsi"/>
            </w:rPr>
            <w:t>Anton Nuši</w:t>
          </w:r>
        </w:sdtContent>
      </w:sdt>
      <w:r w:rsidR="00935B8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D4D67" w:rsidR="003D4D67">
            <w:rPr>
              <w:rStyle w:val="eSPISCCParagraphDefaultFont"/>
              <w:rFonts w:eastAsiaTheme="minorHAnsi"/>
            </w:rPr>
            <w:t>članka 36., 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3D4D67" w:rsidR="003D4D67">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E801F4" w:rsidR="00E801F4" w:rsidP="00E801F4" w:rsidRDefault="009E7DBB">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D4D67" w:rsidR="003D4D67">
            <w:rPr>
              <w:rStyle w:val="eSPISCCParagraphDefaultFont"/>
              <w:rFonts w:eastAsiaTheme="minorHAnsi"/>
            </w:rPr>
            <w:t>Anton Nuši</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D4D67" w:rsidR="003D4D67">
            <w:rPr>
              <w:rStyle w:val="eSPISCCParagraphDefaultFont"/>
              <w:rFonts w:eastAsiaTheme="minorHAnsi"/>
            </w:rPr>
            <w:t>9. srpnja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D4D67" w:rsidR="003D4D67">
            <w:rPr>
              <w:rStyle w:val="eSPISCCParagraphDefaultFont"/>
              <w:rFonts w:eastAsiaTheme="minorHAnsi"/>
            </w:rPr>
            <w:t>14:00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D4D67" w:rsidR="003D4D67">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D4D67" w:rsidR="003D4D67">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D4D67" w:rsidR="003D4D67">
            <w:rPr>
              <w:rStyle w:val="eSPISCCParagraphDefaultFont"/>
              <w:rFonts w:eastAsiaTheme="minorHAnsi"/>
            </w:rPr>
            <w:t>329</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D4D67" w:rsidR="003D4D67">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D4D67" w:rsidR="003D4D67">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D4D67" w:rsidR="003D4D67">
            <w:rPr>
              <w:rStyle w:val="eSPISCCParagraphDefaultFont"/>
              <w:rFonts w:eastAsiaTheme="minorHAnsi"/>
            </w:rPr>
            <w:t>12.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3D4D6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D4D67">
            <w:rPr>
              <w:rStyle w:val="eSPISCCParagraphDefaultFont"/>
              <w:rFonts w:eastAsiaTheme="minorHAnsi"/>
            </w:rPr>
            <w:t>Gordana Prpić</w:t>
          </w:r>
        </w:sdtContent>
      </w:sdt>
    </w:p>
    <w:p w:rsidRPr="0041581F" w:rsidR="006F62A9" w:rsidP="006F62A9" w:rsidRDefault="006F62A9">
      <w:pPr>
        <w:keepNext/>
        <w:spacing w:after="0"/>
        <w:contextualSpacing/>
        <w:rPr>
          <w:rFonts w:cs="Times New Roman"/>
          <w:noProof/>
        </w:rPr>
      </w:pPr>
    </w:p>
    <w:p w:rsidR="00176071" w:rsidP="000F1677" w:rsidRDefault="00176071">
      <w:pPr>
        <w:spacing w:after="0"/>
        <w:rPr>
          <w:rFonts w:eastAsia="Calibri" w:cs="Times New Roman"/>
        </w:rPr>
      </w:pPr>
    </w:p>
    <w:p w:rsidRPr="0041581F" w:rsidR="003D4D67" w:rsidP="000F1677" w:rsidRDefault="003D4D67">
      <w:pPr>
        <w:spacing w:after="0"/>
        <w:rPr>
          <w:rFonts w:eastAsia="Calibri" w:cs="Times New Roman"/>
          <w:noProof/>
        </w:rPr>
      </w:pPr>
    </w:p>
    <w:sectPr w:rsidRPr="0041581F" w:rsidR="003D4D67"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r>
        <w:separator/>
      </w:r>
    </w:p>
  </w:endnote>
  <w:endnote w:type="continuationSeparator" w:id="0">
    <w:p w:rsidR="00963469" w:rsidP="00537B78" w:rsidRDefault="00963469">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3D4D6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r>
        <w:separator/>
      </w:r>
    </w:p>
  </w:footnote>
  <w:footnote w:type="continuationSeparator" w:id="0">
    <w:p w:rsidR="00963469" w:rsidP="00537B78" w:rsidRDefault="00963469">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D4D67" w:rsidR="003D4D67">
          <w:rPr>
            <w:rStyle w:val="eSPISCCParagraphDefaultFont"/>
          </w:rPr>
          <w:t>Pp-795/2025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67"/>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2C4354E"/>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Dugo Selo</izvorni_sadrzaj>
    <derivirana_varijabla naziv="DomainObject.UcesnikSudskeRadnje.Adresa.Naselje_1">Dugo Selo</derivirana_varijabla>
  </DomainObject.UcesnikSudskeRadnje.Adresa.Naselje>
  <DomainObject.UcesnikSudskeRadnje.Adresa.PostBroj>
    <izvorni_sadrzaj>10370</izvorni_sadrzaj>
    <derivirana_varijabla naziv="DomainObject.UcesnikSudskeRadnje.Adresa.PostBroj_1">10370</derivirana_varijabla>
  </DomainObject.UcesnikSudskeRadnje.Adresa.PostBroj>
  <DomainObject.UcesnikSudskeRadnje.Adresa.UlicaIKBR>
    <izvorni_sadrzaj>Josipa Zorića 112</izvorni_sadrzaj>
    <derivirana_varijabla naziv="DomainObject.UcesnikSudskeRadnje.Adresa.UlicaIKBR_1">Josipa Zorića 112</derivirana_varijabla>
  </DomainObject.UcesnikSudskeRadnje.Adresa.UlicaIKBR>
  <DomainObject.UcesnikSudskeRadnje.Naziv>
    <izvorni_sadrzaj>Anton Nuši</izvorni_sadrzaj>
    <derivirana_varijabla naziv="DomainObject.UcesnikSudskeRadnje.Naziv_1">Anton Nuši</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9. srpnja 2026.</izvorni_sadrzaj>
    <derivirana_varijabla naziv="DomainObject.UcesnikSudskeRadnje.SudskaRadnja.PlaniraniZavrsetakDatum_1">9. srpnja 2026.</derivirana_varijabla>
  </DomainObject.UcesnikSudskeRadnje.SudskaRadnja.PlaniraniZavrsetakDatum>
  <DomainObject.UcesnikSudskeRadnje.SudskaRadnja.PlaniraniPocetakDatum>
    <izvorni_sadrzaj>9. srpnja 2026.</izvorni_sadrzaj>
    <derivirana_varijabla naziv="DomainObject.UcesnikSudskeRadnje.SudskaRadnja.PlaniraniPocetakDatum_1">9.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14:00</izvorni_sadrzaj>
    <derivirana_varijabla naziv="DomainObject.UcesnikSudskeRadnje.SudskaRadnja.PlaniraniPocetakVrijeme_1">14:00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795</izvorni_sadrzaj>
    <derivirana_varijabla naziv="DomainObject.Predmet.Broj_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2025.</izvorni_sadrzaj>
    <derivirana_varijabla naziv="DomainObject.Predmet.DatumOsnivanja_1">23.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7. ožujka 1961.</izvorni_sadrzaj>
    <derivirana_varijabla naziv="DomainObject.Predmet.OkrivljenikFizickaOsoba.DatumRodjenja_1">7. ožujka 1961.</derivirana_varijabla>
  </DomainObject.Predmet.OkrivljenikFizickaOsoba.DatumRodjenja>
  <DomainObject.Predmet.OkrivljenikFizickaOsoba.DatumRodjenjaFormated>
    <izvorni_sadrzaj>7.3.1961.</izvorni_sadrzaj>
    <derivirana_varijabla naziv="DomainObject.Predmet.OkrivljenikFizickaOsoba.DatumRodjenjaFormated_1">7.3.1961.</derivirana_varijabla>
  </DomainObject.Predmet.OkrivljenikFizickaOsoba.DatumRodjenjaFormated>
  <DomainObject.Predmet.OkrivljenikFizickaOsoba.Ime>
    <izvorni_sadrzaj>Anton</izvorni_sadrzaj>
    <derivirana_varijabla naziv="DomainObject.Predmet.OkrivljenikFizickaOsoba.Ime_1">Anton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ĐAKOVICA</izvorni_sadrzaj>
    <derivirana_varijabla naziv="DomainObject.Predmet.OkrivljenikFizickaOsoba.MjestoRodjenja_1">ĐAKOVICA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Anton Nuši</izvorni_sadrzaj>
    <derivirana_varijabla naziv="DomainObject.Predmet.OkrivljenikFizickaOsoba.Naziv_1">Anton Nuši</derivirana_varijabla>
  </DomainObject.Predmet.OkrivljenikFizickaOsoba.Naziv>
  <DomainObject.Predmet.OkrivljenikFizickaOsoba.Prezime>
    <izvorni_sadrzaj>Nuši</izvorni_sadrzaj>
    <derivirana_varijabla naziv="DomainObject.Predmet.OkrivljenikFizickaOsoba.Prezime_1">Nuši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97649334324</izvorni_sadrzaj>
    <derivirana_varijabla naziv="DomainObject.Predmet.OkrivljenikFizickaOsoba.Oib_1">97649334324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Pp-795/2025</izvorni_sadrzaj>
    <derivirana_varijabla naziv="DomainObject.Predmet.OznakaBroj_1">Pp-795/2025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VILLAGE UGOSTITELJSTVO društvo s ograničenom odgovornošću za ugostiteljstvo i trgovinu; Anton Nuši</izvorni_sadrzaj>
    <derivirana_varijabla naziv="DomainObject.Predmet.ProtustrankaFormated_1">  VILLAGE UGOSTITELJSTVO društvo s ograničenom odgovornošću za ugostiteljstvo i trgovinu; Anton Nuši</derivirana_varijabla>
  </DomainObject.Predmet.ProtustrankaFormated>
  <DomainObject.Predmet.ProtustrankaFormatedOIB>
    <izvorni_sadrzaj>  VILLAGE UGOSTITELJSTVO društvo s ograničenom odgovornošću za ugostiteljstvo i trgovinu, OIB 88922198778; Anton Nuši, OIB 97649334324</izvorni_sadrzaj>
    <derivirana_varijabla naziv="DomainObject.Predmet.ProtustrankaFormatedOIB_1">  VILLAGE UGOSTITELJSTVO društvo s ograničenom odgovornošću za ugostiteljstvo i trgovinu, OIB 88922198778; Anton Nuši, OIB 97649334324</derivirana_varijabla>
  </DomainObject.Predmet.ProtustrankaFormatedOIB>
  <DomainObject.Predmet.ProtustrankaFormatedWithAdress>
    <izvorni_sadrzaj> VILLAGE UGOSTITELJSTVO društvo s ograničenom odgovornošću za ugostiteljstvo i trgovinu, Ulica Josipa Zorića 67A, 10370 Dugo Selo; Anton Nuši, Josipa Zorića 112, 10370 Dugo Selo</izvorni_sadrzaj>
    <derivirana_varijabla naziv="DomainObject.Predmet.ProtustrankaFormatedWithAdress_1"> VILLAGE UGOSTITELJSTVO društvo s ograničenom odgovornošću za ugostiteljstvo i trgovinu, Ulica Josipa Zorića 67A, 10370 Dugo Selo; Anton Nuši, Josipa Zorića 112, 10370 Dugo Selo</derivirana_varijabla>
  </DomainObject.Predmet.ProtustrankaFormatedWithAdress>
  <DomainObject.Predmet.ProtustrankaFormatedWithAdressOIB>
    <izvorni_sadrzaj> VILLAGE UGOSTITELJSTVO društvo s ograničenom odgovornošću za ugostiteljstvo i trgovinu, OIB 88922198778, Ulica Josipa Zorića 67A, 10370 Dugo Selo; Anton Nuši, OIB 97649334324, Josipa Zorića 112, 10370 Dugo Selo</izvorni_sadrzaj>
    <derivirana_varijabla naziv="DomainObject.Predmet.ProtustrankaFormatedWithAdressOIB_1"> VILLAGE UGOSTITELJSTVO društvo s ograničenom odgovornošću za ugostiteljstvo i trgovinu, OIB 88922198778, Ulica Josipa Zorića 67A, 10370 Dugo Selo; Anton Nuši, OIB 97649334324, Josipa Zorića 112, 10370 Dugo Selo</derivirana_varijabla>
  </DomainObject.Predmet.ProtustrankaFormatedWithAdressOIB>
  <DomainObject.Predmet.ProtustrankaWithAdress>
    <izvorni_sadrzaj>VILLAGE UGOSTITELJSTVO društvo s ograničenom odgovornošću za ugostiteljstvo i trgovinu Ulica Josipa Zorića 67A, 10370 Dugo Selo, Anton Nuši Josipa Zorića 112, 10370 Dugo Selo</izvorni_sadrzaj>
    <derivirana_varijabla naziv="DomainObject.Predmet.ProtustrankaWithAdress_1">VILLAGE UGOSTITELJSTVO društvo s ograničenom odgovornošću za ugostiteljstvo i trgovinu Ulica Josipa Zorića 67A, 10370 Dugo Selo, Anton Nuši Josipa Zorića 112, 10370 Dugo Selo</derivirana_varijabla>
  </DomainObject.Predmet.ProtustrankaWithAdress>
  <DomainObject.Predmet.ProtustrankaWithAdressOIB>
    <izvorni_sadrzaj>VILLAGE UGOSTITELJSTVO društvo s ograničenom odgovornošću za ugostiteljstvo i trgovinu, OIB 88922198778, Ulica Josipa Zorića 67A, 10370 Dugo Selo, Anton Nuši, OIB 97649334324, Josipa Zorića 112, 10370 Dugo Selo</izvorni_sadrzaj>
    <derivirana_varijabla naziv="DomainObject.Predmet.ProtustrankaWithAdressOIB_1">VILLAGE UGOSTITELJSTVO društvo s ograničenom odgovornošću za ugostiteljstvo i trgovinu, OIB 88922198778, Ulica Josipa Zorića 67A, 10370 Dugo Selo, Anton Nuši, OIB 97649334324, Josipa Zorića 112, 10370 Dugo Selo</derivirana_varijabla>
  </DomainObject.Predmet.ProtustrankaWithAdressOIB>
  <DomainObject.Predmet.ProtustrankaNazivFormated>
    <izvorni_sadrzaj>VILLAGE UGOSTITELJSTVO društvo s ograničenom odgovornošću za ugostiteljstvo i trgovinu,Anton Nuši</izvorni_sadrzaj>
    <derivirana_varijabla naziv="DomainObject.Predmet.ProtustrankaNazivFormated_1">Anton Nuši</derivirana_varijabla>
    <derivirana_varijabla naziv="Padez">VILLAGE UGOSTITELJSTVO društvo s ograničenom odgovornošću za ugostiteljstvo i trgovinu,Anton Nuši</derivirana_varijabla>
  </DomainObject.Predmet.ProtustrankaNazivFormated>
  <DomainObject.Predmet.ProtustrankaNazivFormatedOIB>
    <izvorni_sadrzaj>VILLAGE UGOSTITELJSTVO društvo s ograničenom odgovornošću za ugostiteljstvo i trgovinu, OIB 88922198778,Anton Nuši, OIB 97649334324</izvorni_sadrzaj>
    <derivirana_varijabla naziv="DomainObject.Predmet.ProtustrankaNazivFormatedOIB_1">VILLAGE UGOSTITELJSTVO društvo s ograničenom odgovornošću za ugostiteljstvo i trgovinu, OIB 88922198778,Anton Nuši, OIB 97649334324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Jadranka Povoljnjak</izvorni_sadrzaj>
    <derivirana_varijabla naziv="DomainObject.Predmet.Zapisnicar_1">Jadranka Povoljnjak</derivirana_varijabla>
    <derivirana_varijabla naziv="Padez">Jadranka Povoljnjak</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VILLAGE UGOSTITELJSTVO društvo s ograničenom odgovornošću za ugostiteljstvo i trgovinu</item>
      <item>Anton Nuši</item>
    </izvorni_sadrzaj>
    <derivirana_varijabla naziv="DomainObject.Predmet.ProtuStrankaListFormated_1">
      <item>VILLAGE UGOSTITELJSTVO društvo s ograničenom odgovornošću za ugostiteljstvo i trgovinu</item>
      <item>Anton Nuši</item>
    </derivirana_varijabla>
  </DomainObject.Predmet.ProtuStrankaListFormated>
  <DomainObject.Predmet.ProtuStrankaListFormatedOIB>
    <izvorni_sadrzaj>
      <item>VILLAGE UGOSTITELJSTVO društvo s ograničenom odgovornošću za ugostiteljstvo i trgovinu, OIB 88922198778</item>
      <item>Anton Nuši, OIB 97649334324</item>
    </izvorni_sadrzaj>
    <derivirana_varijabla naziv="DomainObject.Predmet.ProtuStrankaListFormatedOIB_1">
      <item>VILLAGE UGOSTITELJSTVO društvo s ograničenom odgovornošću za ugostiteljstvo i trgovinu, OIB 88922198778</item>
      <item>Anton Nuši, OIB 97649334324</item>
    </derivirana_varijabla>
  </DomainObject.Predmet.ProtuStrankaListFormatedOIB>
  <DomainObject.Predmet.ProtuStrankaListFormatedWithAdress>
    <izvorni_sadrzaj>
      <item>VILLAGE UGOSTITELJSTVO društvo s ograničenom odgovornošću za ugostiteljstvo i trgovinu, Ulica Josipa Zorića 67A, 10370 Dugo Selo</item>
      <item>Anton Nuši, Josipa Zorića 112, 10370 Dugo Selo</item>
    </izvorni_sadrzaj>
    <derivirana_varijabla naziv="DomainObject.Predmet.ProtuStrankaListFormatedWithAdress_1">
      <item>VILLAGE UGOSTITELJSTVO društvo s ograničenom odgovornošću za ugostiteljstvo i trgovinu, Ulica Josipa Zorića 67A, 10370 Dugo Selo</item>
      <item>Anton Nuši, Josipa Zorića 112, 10370 Dugo Selo</item>
    </derivirana_varijabla>
  </DomainObject.Predmet.ProtuStrankaListFormatedWithAdress>
  <DomainObject.Predmet.ProtuStrankaListFormatedWithAdressOIB>
    <izvorni_sadrzaj>
      <item>VILLAGE UGOSTITELJSTVO društvo s ograničenom odgovornošću za ugostiteljstvo i trgovinu, OIB 88922198778, Ulica Josipa Zorića 67A, 10370 Dugo Selo</item>
      <item>Anton Nuši, OIB 97649334324, Josipa Zorića 112, 10370 Dugo Selo</item>
    </izvorni_sadrzaj>
    <derivirana_varijabla naziv="DomainObject.Predmet.ProtuStrankaListFormatedWithAdressOIB_1">
      <item>VILLAGE UGOSTITELJSTVO društvo s ograničenom odgovornošću za ugostiteljstvo i trgovinu, OIB 88922198778, Ulica Josipa Zorića 67A, 10370 Dugo Selo</item>
      <item>Anton Nuši, OIB 97649334324, Josipa Zorića 112, 10370 Dugo Selo</item>
    </derivirana_varijabla>
  </DomainObject.Predmet.ProtuStrankaListFormatedWithAdressOIB>
  <DomainObject.Predmet.ProtuStrankaListNazivFormated>
    <izvorni_sadrzaj>
      <item>VILLAGE UGOSTITELJSTVO društvo s ograničenom odgovornošću za ugostiteljstvo i trgovinu</item>
      <item>Anton Nuši</item>
    </izvorni_sadrzaj>
    <derivirana_varijabla naziv="DomainObject.Predmet.ProtuStrankaListNazivFormated_1">
      <item>VILLAGE UGOSTITELJSTVO društvo s ograničenom odgovornošću za ugostiteljstvo i trgovinu</item>
      <item>Anton Nuši</item>
    </derivirana_varijabla>
  </DomainObject.Predmet.ProtuStrankaListNazivFormated>
  <DomainObject.Predmet.ProtuStrankaListNazivFormatedOIB>
    <izvorni_sadrzaj>
      <item>VILLAGE UGOSTITELJSTVO društvo s ograničenom odgovornošću za ugostiteljstvo i trgovinu, OIB 88922198778</item>
      <item>Anton Nuši, OIB 97649334324</item>
    </izvorni_sadrzaj>
    <derivirana_varijabla naziv="DomainObject.Predmet.ProtuStrankaListNazivFormatedOIB_1">
      <item>VILLAGE UGOSTITELJSTVO društvo s ograničenom odgovornošću za ugostiteljstvo i trgovinu, OIB 88922198778</item>
      <item>Anton Nuši, OIB 97649334324</item>
    </derivirana_varijabla>
  </DomainObject.Predmet.ProtuStrankaListNazivFormatedOIB>
  <DomainObject.Predmet.OstaliListFormated>
    <izvorni_sadrzaj>
      <item>Općinski prekršajni sud u Splitu</item>
      <item>Općinski sud u Rijeci</item>
    </izvorni_sadrzaj>
    <derivirana_varijabla naziv="DomainObject.Predmet.OstaliListFormated_1">
      <item>Općinski prekršajni sud u Splitu</item>
      <item>Općinski sud u Rijeci</item>
    </derivirana_varijabla>
    <derivirana_varijabla naziv="DrugaOsoba">
      <item>Općinski prekršajni sud u Splitu</item>
      <item>Općinski sud u Rijeci</item>
    </derivirana_varijabla>
  </DomainObject.Predmet.OstaliListFormated>
  <DomainObject.Predmet.OstaliListFormatedOIB>
    <izvorni_sadrzaj>
      <item>Općinski prekršajni sud u Splitu, OIB 38198969688</item>
      <item>Općinski sud u Rijeci, OIB 54566384631</item>
    </izvorni_sadrzaj>
    <derivirana_varijabla naziv="DomainObject.Predmet.OstaliListFormatedOIB_1">
      <item>Općinski prekršajni sud u Splitu, OIB 38198969688</item>
      <item>Općinski sud u Rijeci, OIB 54566384631</item>
    </derivirana_varijabla>
  </DomainObject.Predmet.OstaliListFormatedOIB>
  <DomainObject.Predmet.OstaliListFormatedWithAdress>
    <izvorni_sadrzaj>
      <item>Općinski prekršajni sud u Splitu, Ul. Domovinskog rata 4 / III, 21000 Split</item>
      <item>Općinski sud u Rijeci, Žrtava fašizma 7, 51000 Rijeka</item>
    </izvorni_sadrzaj>
    <derivirana_varijabla naziv="DomainObject.Predmet.OstaliListFormatedWithAdress_1">
      <item>Općinski prekršajni sud u Splitu, Ul. Domovinskog rata 4 / III, 21000 Split</item>
      <item>Općinski sud u Rijeci, Žrtava fašizma 7, 51000 Rijeka</item>
    </derivirana_varijabla>
  </DomainObject.Predmet.OstaliListFormatedWithAdress>
  <DomainObject.Predmet.OstaliListFormatedWithAdressOIB>
    <izvorni_sadrzaj>
      <item>Općinski prekršajni sud u Splitu, OIB 38198969688, Ul. Domovinskog rata 4 / III, 21000 Split</item>
      <item>Općinski sud u Rijeci, OIB 54566384631, Žrtava fašizma 7, 51000 Rijeka</item>
    </izvorni_sadrzaj>
    <derivirana_varijabla naziv="DomainObject.Predmet.OstaliListFormatedWithAdressOIB_1">
      <item>Općinski prekršajni sud u Splitu, OIB 38198969688, Ul. Domovinskog rata 4 / III, 21000 Split</item>
      <item>Općinski sud u Rijeci, OIB 54566384631, Žrtava fašizma 7, 51000 Rijeka</item>
    </derivirana_varijabla>
  </DomainObject.Predmet.OstaliListFormatedWithAdressOIB>
  <DomainObject.Predmet.OstaliListNazivFormated>
    <izvorni_sadrzaj>
      <item>Općinski prekršajni sud u Splitu</item>
      <item>Općinski sud u Rijeci</item>
    </izvorni_sadrzaj>
    <derivirana_varijabla naziv="DomainObject.Predmet.OstaliListNazivFormated_1">
      <item>Općinski prekršajni sud u Splitu</item>
      <item>Općinski sud u Rijeci</item>
    </derivirana_varijabla>
  </DomainObject.Predmet.OstaliListNazivFormated>
  <DomainObject.Predmet.OstaliListNazivFormatedOIB>
    <izvorni_sadrzaj>
      <item>Općinski prekršajni sud u Splitu, OIB 38198969688</item>
      <item>Općinski sud u Rijeci, OIB 54566384631</item>
    </izvorni_sadrzaj>
    <derivirana_varijabla naziv="DomainObject.Predmet.OstaliListNazivFormatedOIB_1">
      <item>Općinski prekršajni sud u Splitu, OIB 38198969688</item>
      <item>Općinski sud u Rijeci, OIB 54566384631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12. lipnja 2026.</izvorni_sadrzaj>
    <derivirana_varijabla naziv="DomainObject.Datum_1">12. lipnja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VILLAGE UGOSTITELJSTVO društvo s ograničenom odgovornošću za ugostiteljstvo i trgovinu i dr.</izvorni_sadrzaj>
    <derivirana_varijabla naziv="DomainObject.Predmet.ProtustrankaIDrugi_1">VILLAGE UGOSTITELJSTVO društvo s ograničenom odgovornošću za ugostiteljstvo i trgovinu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VILLAGE UGOSTITELJSTVO društvo s ograničenom odgovornošću za ugostiteljstvo i trgovinu, OIB 88922198778, Ulica Josipa Zorića 67A, 10370 Dugo Selo i dr.</izvorni_sadrzaj>
    <derivirana_varijabla naziv="DomainObject.Predmet.ProtustrankaIDrugiAdressOIB_1">VILLAGE UGOSTITELJSTVO društvo s ograničenom odgovornošću za ugostiteljstvo i trgovinu, OIB 88922198778, Ulica Josipa Zorića 67A, 10370 Dugo Selo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VILLAGE UGOSTITELJSTVO društvo s ograničenom odgovornošću za ugostiteljstvo i trgovinu</item>
      <item>Anton Nuši</item>
      <item>Općinski prekršajni sud u Splitu</item>
      <item>Općinski sud u Rijeci</item>
    </izvorni_sadrzaj>
    <derivirana_varijabla naziv="DomainObject.Predmet.SudioniciListNaziv_1">
      <item>HRVATSKO DRUŠTVO SKLADATELJA</item>
      <item>VILLAGE UGOSTITELJSTVO društvo s ograničenom odgovornošću za ugostiteljstvo i trgovinu</item>
      <item>Anton Nuši</item>
      <item>Općinski prekršajni sud u Splitu</item>
      <item>Općinski sud u Rijeci</item>
    </derivirana_varijabla>
    <derivirana_varijabla naziv="OstaliSudionici">
      <item>HRVATSKO DRUŠTVO SKLADATELJA</item>
      <item>VILLAGE UGOSTITELJSTVO društvo s ograničenom odgovornošću za ugostiteljstvo i trgovinu</item>
      <item>Anton Nuši</item>
      <item>Općinski prekršajni sud u Splitu</item>
      <item>Općinski sud u Rijeci</item>
    </derivirana_varijabla>
  </DomainObject.Predmet.SudioniciListNaziv>
  <DomainObject.Predmet.SudioniciListAdressOIB>
    <izvorni_sadrzaj>
      <item>HRVATSKO DRUŠTVO SKLADATELJA, OIB 56668956985, Heinzelova 62a,10000 Zagreb</item>
      <item>VILLAGE UGOSTITELJSTVO društvo s ograničenom odgovornošću za ugostiteljstvo i trgovinu, OIB 88922198778, Ulica Josipa Zorića 67A,10370 Dugo Selo</item>
      <item>Anton Nuši, OIB 97649334324, Josipa Zorića 112,10370 Dugo Selo</item>
      <item>Općinski prekršajni sud u Splitu, OIB 38198969688, Ul. Domovinskog rata 4 / III,21000 Split</item>
      <item>Općinski sud u Rijeci, OIB 54566384631, Žrtava fašizma 7,51000 Rijeka</item>
    </izvorni_sadrzaj>
    <derivirana_varijabla naziv="DomainObject.Predmet.SudioniciListAdressOIB_1">
      <item>HRVATSKO DRUŠTVO SKLADATELJA, OIB 56668956985, Heinzelova 62a,10000 Zagreb</item>
      <item>VILLAGE UGOSTITELJSTVO društvo s ograničenom odgovornošću za ugostiteljstvo i trgovinu, OIB 88922198778, Ulica Josipa Zorića 67A,10370 Dugo Selo</item>
      <item>Anton Nuši, OIB 97649334324, Josipa Zorića 112,10370 Dugo Selo</item>
      <item>Općinski prekršajni sud u Splitu, OIB 38198969688, Ul. Domovinskog rata 4 / III,21000 Split</item>
      <item>Općinski sud u Rijeci, OIB 54566384631, Žrtava fašizma 7,51000 Rijeka</item>
    </derivirana_varijabla>
  </DomainObject.Predmet.SudioniciListAdressOIB>
  <DomainObject.UcesnikSudskeRadnje.NazivFormated>
    <izvorni_sadrzaj>Anton Nuši, OIB 97649334324, Josipa Zorića 112,10370 Dugo Selo</izvorni_sadrzaj>
    <derivirana_varijabla naziv="DomainObject.UcesnikSudskeRadnje.NazivFormated_1">Anton Nuši, OIB 97649334324, Josipa Zorića 112,10370 Dugo Selo</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88922198778</item>
      <item>, OIB 97649334324</item>
      <item>, OIB 38198969688</item>
      <item>, OIB 54566384631</item>
    </izvorni_sadrzaj>
    <derivirana_varijabla naziv="DomainObject.Predmet.SudioniciListNazivOIB_1">
      <item>, OIB 56668956985</item>
      <item>, OIB 88922198778</item>
      <item>, OIB 97649334324</item>
      <item>, OIB 38198969688</item>
      <item>, OIB 54566384631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Anton Nuši, OIB 97649334324, Josipa Zorića 112, 10370 Dugo Selo</izvorni_sadrzaj>
    <derivirana_varijabla naziv="DomainObject.UcesnikSudskeRadnje.SudskaRadnja.UcesniciObavijest_1">1. Okrivljenik Anton Nuši, OIB 97649334324, Josipa Zorića 112, 10370 Dugo Selo</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siječnja 2025.</izvorni_sadrzaj>
    <derivirana_varijabla naziv="DomainObject.Predmet.DatumPocetkaProcesa_1">23.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VILLAGE UGOSTITELJSTVO društvo s ograničenom odgovornošću za ugostiteljstvo i trgovinu, Ulica Josipa Zorića 67A, 10370 Dugo Selo, OIB: 88922198778</item>
      <item>Anton Nuši, Josipa Zorića 112, 10370 Dugo Selo, OIB: 97649334324, rođen-a 07.03.1961., mjesto rođenja ĐAKOVICA</item>
    </izvorni_sadrzaj>
    <derivirana_varijabla naziv="DomainObject.Predmet.OkrivljenikAdresaMjestoRodjenjaList_1">
      <item>VILLAGE UGOSTITELJSTVO društvo s ograničenom odgovornošću za ugostiteljstvo i trgovinu, Ulica Josipa Zorića 67A, 10370 Dugo Selo, OIB: 88922198778</item>
      <item>Anton Nuši, Josipa Zorića 112, 10370 Dugo Selo, OIB: 97649334324, rođen-a 07.03.1961., mjesto rođenja ĐAKOVICA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VILLAGE UGOSTITELJSTVO društvo s ograničenom odgovornošću za ugostiteljstvo i trgovinu, MBS 081097527, Ulica Josipa Zorića 67A, 10370 Dugo Selo</izvorni_sadrzaj>
    <derivirana_varijabla naziv="DomainObject.Predmet.OkrivljenikPravnaNazivAdresaMbs_1">VILLAGE UGOSTITELJSTVO društvo s ograničenom odgovornošću za ugostiteljstvo i trgovinu, MBS 081097527, Ulica Josipa Zorića 67A, 10370 Dugo Selo</derivirana_varijabla>
  </DomainObject.Predmet.OkrivljenikPravnaNazivAdresaMbs>
  <DomainObject.Sudac.Email>
    <izvorni_sadrzaj>Gordana.Prpic@pszg.pravosudje.hr</izvorni_sadrzaj>
    <derivirana_varijabla naziv="DomainObject.Sudac.Email_1">Gordana.Prpic@pszg.pravosudje.hr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C908B5-061D-4D9D-B675-D82BD2C1961E}">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328</properties:Words>
  <properties:Characters>1903</properties:Characters>
  <properties:Lines>49</properties:Lines>
  <properties:Paragraphs>19</properties:Paragraphs>
  <properties:TotalTime>88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2026-06-12T07:32:00Z</cp:lastPrinted>
  <dcterms:modified xmlns:xsi="http://www.w3.org/2001/XMLSchema-instance" xsi:type="dcterms:W3CDTF">2026-06-12T07:32:00Z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Anton Nuši - Ročište</vt:lpwstr>
  </prop:property>
  <prop:property fmtid="{D5CDD505-2E9C-101B-9397-08002B2CF9AE}" pid="6" name="Predlozak_id">
    <vt:lpwstr>1000000801</vt:lpwstr>
  </prop:property>
  <prop:property fmtid="{D5CDD505-2E9C-101B-9397-08002B2CF9AE}" pid="7" name="Predlozak_oznaka">
    <vt:lpwstr>OS_Pp-030</vt:lpwstr>
  </prop:property>
  <prop:property fmtid="{D5CDD505-2E9C-101B-9397-08002B2CF9AE}" pid="8" name="Predlozak_naziv">
    <vt:lpwstr>Poziv odgovornoj osobi u pravnoj osobi – žurni postupak</vt:lpwstr>
  </prop:property>
</prop:Properties>
</file>